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3A04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47A1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3A04BC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3A04BC" w:rsidRPr="003A04BC">
          <w:rPr>
            <w:bCs/>
          </w:rPr>
          <w:t>24</w:t>
        </w:r>
        <w:r w:rsidR="003A04BC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47A18" w:rsidRPr="00747A1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47A18" w:rsidRPr="00747A1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47A18" w:rsidRPr="00747A18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47A18" w:rsidRPr="00747A18">
          <w:rPr>
            <w:u w:val="single"/>
          </w:rPr>
          <w:t xml:space="preserve"> 11091/039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47A18" w:rsidRPr="00747A18">
          <w:rPr>
            <w:rStyle w:val="aa"/>
          </w:rPr>
          <w:t xml:space="preserve"> Плотник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47A18" w:rsidRPr="00747A18">
          <w:rPr>
            <w:rStyle w:val="aa"/>
          </w:rPr>
          <w:t xml:space="preserve"> 16671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47A18" w:rsidRPr="00747A1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A007B" w:rsidP="00AD14A4">
      <w:fldSimple w:instr=" DOCVARIABLE izm_nd_new \* MERGEFORMAT ">
        <w:r w:rsidR="003A04BC" w:rsidRPr="003A04B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3A04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3A04BC" w:rsidRPr="003A04BC" w:rsidRDefault="003A04B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3A04BC">
              <w:rPr>
                <w:b/>
              </w:rPr>
              <w:t>Здание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80</w:t>
            </w:r>
          </w:p>
        </w:tc>
      </w:tr>
      <w:tr w:rsidR="003A04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3A04BC" w:rsidRPr="003A04BC" w:rsidRDefault="003A04B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3A04B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A04BC" w:rsidRPr="00F27D93" w:rsidRDefault="003A04B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3A04BC" w:rsidRDefault="003A04BC" w:rsidP="00745D40">
            <w:pPr>
              <w:pStyle w:val="a8"/>
            </w:pPr>
          </w:p>
        </w:tc>
      </w:tr>
      <w:tr w:rsidR="003A04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3A04BC" w:rsidRPr="003A04BC" w:rsidRDefault="003A04B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3A04B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3A04BC" w:rsidRDefault="003A04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A04BC" w:rsidRDefault="003A04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A04BC" w:rsidRDefault="003A04B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3A04BC" w:rsidRDefault="003A04BC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3A04BC" w:rsidRPr="003A04BC">
          <w:rPr>
            <w:bCs/>
          </w:rPr>
          <w:t>-</w:t>
        </w:r>
        <w:r w:rsidR="003A04BC" w:rsidRPr="003A04B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3A04B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04BC" w:rsidTr="003A04B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3A04BC" w:rsidP="00AA46ED">
            <w:pPr>
              <w:pStyle w:val="a8"/>
            </w:pPr>
            <w:r w:rsidRPr="003A04B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3A04BC" w:rsidP="00AA46ED">
            <w:pPr>
              <w:pStyle w:val="a8"/>
            </w:pPr>
            <w:r w:rsidRPr="003A04B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04B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04BC" w:rsidRDefault="003A04BC" w:rsidP="00AA46ED">
            <w:pPr>
              <w:pStyle w:val="a8"/>
            </w:pPr>
            <w:r w:rsidRPr="003A04BC">
              <w:t>Митяева Ольга Александровна</w:t>
            </w:r>
          </w:p>
        </w:tc>
      </w:tr>
      <w:tr w:rsidR="00AA46ED" w:rsidRPr="003A04B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04B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04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04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04BC" w:rsidRDefault="003A04BC" w:rsidP="00AA46ED">
            <w:pPr>
              <w:pStyle w:val="a8"/>
              <w:rPr>
                <w:b/>
                <w:vertAlign w:val="superscript"/>
              </w:rPr>
            </w:pPr>
            <w:r w:rsidRPr="003A04B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4BC" w:rsidRDefault="003A04BC" w:rsidP="0076042D">
      <w:pPr>
        <w:pStyle w:val="a9"/>
      </w:pPr>
      <w:r>
        <w:separator/>
      </w:r>
    </w:p>
  </w:endnote>
  <w:endnote w:type="continuationSeparator" w:id="0">
    <w:p w:rsidR="003A04BC" w:rsidRDefault="003A04B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47A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A007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A007B" w:rsidRPr="00751B84">
            <w:rPr>
              <w:rStyle w:val="ad"/>
              <w:sz w:val="20"/>
              <w:szCs w:val="20"/>
            </w:rPr>
            <w:fldChar w:fldCharType="separate"/>
          </w:r>
          <w:r w:rsidR="00747A18">
            <w:rPr>
              <w:rStyle w:val="ad"/>
              <w:noProof/>
              <w:sz w:val="20"/>
              <w:szCs w:val="20"/>
            </w:rPr>
            <w:t>1</w:t>
          </w:r>
          <w:r w:rsidR="003A007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47A18" w:rsidRPr="00747A18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4BC" w:rsidRDefault="003A04BC" w:rsidP="0076042D">
      <w:pPr>
        <w:pStyle w:val="a9"/>
      </w:pPr>
      <w:r>
        <w:separator/>
      </w:r>
    </w:p>
  </w:footnote>
  <w:footnote w:type="continuationSeparator" w:id="0">
    <w:p w:rsidR="003A04BC" w:rsidRDefault="003A04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39- Б "/>
    <w:docVar w:name="oborud" w:val=" Дрель,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6CEB633E427471485A4CAEE7198FFB8"/>
    <w:docVar w:name="rm_id" w:val="110"/>
    <w:docVar w:name="rm_name" w:val=" Плотник "/>
    <w:docVar w:name="rm_number" w:val=" 11091/03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рево "/>
    <w:docVar w:name="version" w:val="51"/>
    <w:docVar w:name="zona_name" w:val="Здание"/>
    <w:docVar w:name="zona_time" w:val="80"/>
  </w:docVars>
  <w:rsids>
    <w:rsidRoot w:val="00DE2282"/>
    <w:rsid w:val="00025683"/>
    <w:rsid w:val="00046815"/>
    <w:rsid w:val="0005566C"/>
    <w:rsid w:val="000D1F5B"/>
    <w:rsid w:val="00110025"/>
    <w:rsid w:val="00111EA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A007B"/>
    <w:rsid w:val="003A04BC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47A18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DE2282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2016-11-24T12:28:00Z</dcterms:created>
  <dcterms:modified xsi:type="dcterms:W3CDTF">2016-11-25T06:30:00Z</dcterms:modified>
</cp:coreProperties>
</file>